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D3447" w14:textId="0A4A215D" w:rsidR="008F192A" w:rsidRDefault="000B27AA" w:rsidP="008F192A">
      <w:pPr>
        <w:pStyle w:val="KopBijlage"/>
        <w:suppressAutoHyphens/>
        <w:rPr>
          <w:b/>
          <w:bCs w:val="0"/>
        </w:rPr>
      </w:pPr>
      <w:bookmarkStart w:id="0" w:name="_Toc480365698"/>
      <w:bookmarkStart w:id="1" w:name="_Toc71037064"/>
      <w:bookmarkStart w:id="2" w:name="_Toc76547863"/>
      <w:r w:rsidRPr="000B27AA">
        <w:rPr>
          <w:b/>
          <w:bCs w:val="0"/>
        </w:rPr>
        <w:t>Invulformulier 2</w:t>
      </w:r>
      <w:r w:rsidR="00AD7DDA" w:rsidRPr="000B27AA">
        <w:rPr>
          <w:b/>
          <w:bCs w:val="0"/>
        </w:rPr>
        <w:t xml:space="preserve"> </w:t>
      </w:r>
      <w:r w:rsidR="008F192A" w:rsidRPr="000B27AA">
        <w:rPr>
          <w:b/>
          <w:bCs w:val="0"/>
        </w:rPr>
        <w:t>Verklaring Samenwerkingsverband</w:t>
      </w:r>
      <w:bookmarkEnd w:id="0"/>
      <w:bookmarkEnd w:id="1"/>
      <w:bookmarkEnd w:id="2"/>
    </w:p>
    <w:p w14:paraId="2427BE8C" w14:textId="77777777" w:rsidR="000B27AA" w:rsidRPr="000B27AA" w:rsidRDefault="000B27AA" w:rsidP="000B27AA"/>
    <w:p w14:paraId="322B4190" w14:textId="77777777" w:rsidR="008F192A" w:rsidRPr="00555C9B" w:rsidRDefault="008F192A" w:rsidP="008F192A"/>
    <w:p w14:paraId="407F0CE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</w:t>
      </w:r>
      <w:proofErr w:type="gramStart"/>
      <w:r w:rsidRPr="00555C9B">
        <w:rPr>
          <w:rFonts w:eastAsia="Calibri" w:cs="Arial"/>
        </w:rPr>
        <w:t>zal</w:t>
      </w:r>
      <w:proofErr w:type="gramEnd"/>
      <w:r w:rsidRPr="00555C9B">
        <w:rPr>
          <w:rFonts w:eastAsia="Calibri" w:cs="Arial"/>
        </w:rPr>
        <w:t xml:space="preserve">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651DC5DD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423C9CF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2A5F2007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1E5C740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5BDBEEF5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1F6B129C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69B5A9D6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7941554C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5A724DA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4B0E757B" w14:textId="77777777" w:rsidTr="00AD7DDA">
        <w:tc>
          <w:tcPr>
            <w:tcW w:w="2835" w:type="dxa"/>
            <w:shd w:val="clear" w:color="auto" w:fill="CBE3F2"/>
          </w:tcPr>
          <w:p w14:paraId="6E19E20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7201D32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B31FF95" w14:textId="77777777" w:rsidTr="00AD7DDA">
        <w:tc>
          <w:tcPr>
            <w:tcW w:w="2835" w:type="dxa"/>
            <w:shd w:val="clear" w:color="auto" w:fill="CBE3F2"/>
          </w:tcPr>
          <w:p w14:paraId="04BDC25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7ED4F7C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80F40EE" w14:textId="77777777" w:rsidTr="00AD7DDA">
        <w:tc>
          <w:tcPr>
            <w:tcW w:w="2835" w:type="dxa"/>
            <w:shd w:val="clear" w:color="auto" w:fill="CBE3F2"/>
          </w:tcPr>
          <w:p w14:paraId="5826C7D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62CCDB8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A5B5D9F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2C3AD7B5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68720E26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7A95A80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95495D0" w14:textId="77777777" w:rsidTr="00AD7DDA">
        <w:tc>
          <w:tcPr>
            <w:tcW w:w="2835" w:type="dxa"/>
            <w:shd w:val="clear" w:color="auto" w:fill="CBE3F2"/>
          </w:tcPr>
          <w:p w14:paraId="7E23713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30BACCE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0D040DC1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131460E8" w14:textId="77777777" w:rsidTr="00AD7DDA">
        <w:tc>
          <w:tcPr>
            <w:tcW w:w="2835" w:type="dxa"/>
            <w:shd w:val="clear" w:color="auto" w:fill="CBE3F2"/>
          </w:tcPr>
          <w:p w14:paraId="6F9059A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0FCBA8B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2A46857D" w14:textId="77777777" w:rsidTr="00AD7DDA">
        <w:tc>
          <w:tcPr>
            <w:tcW w:w="2835" w:type="dxa"/>
            <w:shd w:val="clear" w:color="auto" w:fill="CBE3F2"/>
          </w:tcPr>
          <w:p w14:paraId="0FD6516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2BFD2A2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D2574B5" w14:textId="77777777" w:rsidTr="00AD7DDA">
        <w:tc>
          <w:tcPr>
            <w:tcW w:w="2835" w:type="dxa"/>
            <w:shd w:val="clear" w:color="auto" w:fill="CBE3F2"/>
          </w:tcPr>
          <w:p w14:paraId="6E7BE12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21797FB8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BFF28BC" w14:textId="77777777" w:rsidTr="00AD7DDA">
        <w:tc>
          <w:tcPr>
            <w:tcW w:w="2835" w:type="dxa"/>
            <w:shd w:val="clear" w:color="auto" w:fill="CBE3F2"/>
          </w:tcPr>
          <w:p w14:paraId="30FB2CC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EF2A7A4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2E15F90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5D0CB72" w14:textId="77777777" w:rsidTr="00AD7DDA">
        <w:tc>
          <w:tcPr>
            <w:tcW w:w="2835" w:type="dxa"/>
            <w:shd w:val="clear" w:color="auto" w:fill="CBE3F2"/>
          </w:tcPr>
          <w:p w14:paraId="26CA67B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3DF908B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2072D9FB" w14:textId="77777777" w:rsidR="00510527" w:rsidRDefault="00510527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D80CE" w14:textId="77777777" w:rsidR="002943AB" w:rsidRDefault="002943AB" w:rsidP="00AD7DDA">
      <w:pPr>
        <w:spacing w:line="240" w:lineRule="auto"/>
      </w:pPr>
      <w:r>
        <w:separator/>
      </w:r>
    </w:p>
  </w:endnote>
  <w:endnote w:type="continuationSeparator" w:id="0">
    <w:p w14:paraId="4464D548" w14:textId="77777777" w:rsidR="002943AB" w:rsidRDefault="002943AB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D584" w14:textId="572369EE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2D6072B5" w14:textId="77777777" w:rsidTr="00842E0F">
      <w:tc>
        <w:tcPr>
          <w:tcW w:w="704" w:type="dxa"/>
          <w:shd w:val="clear" w:color="auto" w:fill="auto"/>
          <w:vAlign w:val="bottom"/>
        </w:tcPr>
        <w:p w14:paraId="32F2F2FC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681D5654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DFF42" w14:textId="77777777" w:rsidR="002943AB" w:rsidRDefault="002943AB" w:rsidP="00AD7DDA">
      <w:pPr>
        <w:spacing w:line="240" w:lineRule="auto"/>
      </w:pPr>
      <w:r>
        <w:separator/>
      </w:r>
    </w:p>
  </w:footnote>
  <w:footnote w:type="continuationSeparator" w:id="0">
    <w:p w14:paraId="593E5DC7" w14:textId="77777777" w:rsidR="002943AB" w:rsidRDefault="002943AB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34"/>
    <w:rsid w:val="000B27AA"/>
    <w:rsid w:val="002656B3"/>
    <w:rsid w:val="00266959"/>
    <w:rsid w:val="002943AB"/>
    <w:rsid w:val="003D6D34"/>
    <w:rsid w:val="004C1A09"/>
    <w:rsid w:val="00510527"/>
    <w:rsid w:val="006A43EF"/>
    <w:rsid w:val="008F192A"/>
    <w:rsid w:val="00AD7DDA"/>
    <w:rsid w:val="00AF0159"/>
    <w:rsid w:val="00CF1454"/>
    <w:rsid w:val="00E216D7"/>
    <w:rsid w:val="00EF6B02"/>
    <w:rsid w:val="00F3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66BF"/>
  <w15:chartTrackingRefBased/>
  <w15:docId w15:val="{53990F0B-739A-6449-B185-DA99AB886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.ribberink/Downloads/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19ebe0b-2c07-40c6-83c9-1959b330963f" xsi:nil="true"/>
    <TaxCatchAll xmlns="6c8fbb6d-6bb7-4f16-8100-b46f4c9b3a41" xsi:nil="true"/>
    <lcf76f155ced4ddcb4097134ff3c332f xmlns="719ebe0b-2c07-40c6-83c9-1959b330963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13B2CB3B2C424F99DF26DF8EDBF5AB" ma:contentTypeVersion="13" ma:contentTypeDescription="Een nieuw document maken." ma:contentTypeScope="" ma:versionID="7cbcadda7aca8aca8fb27eb119ee2ec6">
  <xsd:schema xmlns:xsd="http://www.w3.org/2001/XMLSchema" xmlns:xs="http://www.w3.org/2001/XMLSchema" xmlns:p="http://schemas.microsoft.com/office/2006/metadata/properties" xmlns:ns2="719ebe0b-2c07-40c6-83c9-1959b330963f" xmlns:ns3="6c8fbb6d-6bb7-4f16-8100-b46f4c9b3a41" targetNamespace="http://schemas.microsoft.com/office/2006/metadata/properties" ma:root="true" ma:fieldsID="4a02ca2a59b60d8fc131282d054f4db8" ns2:_="" ns3:_="">
    <xsd:import namespace="719ebe0b-2c07-40c6-83c9-1959b330963f"/>
    <xsd:import namespace="6c8fbb6d-6bb7-4f16-8100-b46f4c9b3a41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ebe0b-2c07-40c6-83c9-1959b330963f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8fbb6d-6bb7-4f16-8100-b46f4c9b3a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767be3-6acc-43b3-a0d7-a3ec1f9bb417}" ma:internalName="TaxCatchAll" ma:showField="CatchAllData" ma:web="6c8fbb6d-6bb7-4f16-8100-b46f4c9b3a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  <ds:schemaRef ds:uri="719ebe0b-2c07-40c6-83c9-1959b330963f"/>
    <ds:schemaRef ds:uri="6c8fbb6d-6bb7-4f16-8100-b46f4c9b3a41"/>
  </ds:schemaRefs>
</ds:datastoreItem>
</file>

<file path=customXml/itemProps2.xml><?xml version="1.0" encoding="utf-8"?>
<ds:datastoreItem xmlns:ds="http://schemas.openxmlformats.org/officeDocument/2006/customXml" ds:itemID="{49B94AB4-231C-4D75-BCB7-0DB9FD810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9ebe0b-2c07-40c6-83c9-1959b330963f"/>
    <ds:schemaRef ds:uri="6c8fbb6d-6bb7-4f16-8100-b46f4c9b3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Samenwerkingsverband.dotx</Template>
  <TotalTime>1</TotalTime>
  <Pages>1</Pages>
  <Words>210</Words>
  <Characters>1158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Maartje Ribberink</dc:creator>
  <cp:keywords/>
  <dc:description/>
  <cp:lastModifiedBy>Maartje Ribberink</cp:lastModifiedBy>
  <cp:revision>4</cp:revision>
  <dcterms:created xsi:type="dcterms:W3CDTF">2023-11-13T18:49:00Z</dcterms:created>
  <dcterms:modified xsi:type="dcterms:W3CDTF">2024-05-29T08:44:00Z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0x0101002713B2CB3B2C424F99DF26DF8EDBF5AB</vt:lpwstr>
  </property>
  <property fmtid="{D5CDD505-2E9C-101B-9397-08002B2CF9AE}" pid="3" name="MediaServiceImageTags">
    <vt:lpwstr/>
  </property>
</Properties>
</file>